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51D444D7" w:rsidR="005B549F" w:rsidRDefault="00E9243F" w:rsidP="00464C0D">
      <w:pPr>
        <w:pStyle w:val="Title"/>
      </w:pPr>
      <w:r>
        <w:t>Equipment Study</w:t>
      </w:r>
    </w:p>
    <w:p w14:paraId="62E226A6" w14:textId="77777777" w:rsidR="002A48D2" w:rsidRPr="002A48D2" w:rsidRDefault="002A48D2" w:rsidP="002A48D2">
      <w:pPr>
        <w:rPr>
          <w:b/>
          <w:bCs/>
        </w:rPr>
      </w:pPr>
      <w:r w:rsidRPr="002A48D2">
        <w:rPr>
          <w:b/>
          <w:bCs/>
        </w:rPr>
        <w:t>Forage Equipment Study on Balers</w:t>
      </w:r>
    </w:p>
    <w:p w14:paraId="18F19928" w14:textId="77777777" w:rsidR="002A48D2" w:rsidRPr="002A48D2" w:rsidRDefault="002A48D2" w:rsidP="002A48D2"/>
    <w:p w14:paraId="078D47C3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At what moisture percentage should alfalfa hay be baled?</w:t>
      </w:r>
    </w:p>
    <w:p w14:paraId="5206A81B" w14:textId="77777777" w:rsidR="002A48D2" w:rsidRPr="002A48D2" w:rsidRDefault="002A48D2" w:rsidP="002A48D2"/>
    <w:p w14:paraId="646BEA59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What size bale does this baler put out?</w:t>
      </w:r>
    </w:p>
    <w:p w14:paraId="1B0A50AB" w14:textId="77777777" w:rsidR="002A48D2" w:rsidRPr="002A48D2" w:rsidRDefault="002A48D2" w:rsidP="002A48D2"/>
    <w:p w14:paraId="75C57F05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What should a bale weigh if baled with this baler?</w:t>
      </w:r>
    </w:p>
    <w:p w14:paraId="34A6C6EC" w14:textId="77777777" w:rsidR="002A48D2" w:rsidRPr="002A48D2" w:rsidRDefault="002A48D2" w:rsidP="002A48D2"/>
    <w:p w14:paraId="7D2A18FB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What powers the baler?</w:t>
      </w:r>
    </w:p>
    <w:p w14:paraId="530D5FCD" w14:textId="77777777" w:rsidR="002A48D2" w:rsidRPr="002A48D2" w:rsidRDefault="002A48D2" w:rsidP="002A48D2"/>
    <w:p w14:paraId="432116CF" w14:textId="77777777" w:rsidR="002A48D2" w:rsidRPr="002A48D2" w:rsidRDefault="002A48D2" w:rsidP="002A48D2"/>
    <w:p w14:paraId="6774ED25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Explain how the hay is picked up from the windrow and delivered to the charge chamber.</w:t>
      </w:r>
    </w:p>
    <w:p w14:paraId="0BBA9E81" w14:textId="77777777" w:rsidR="002A48D2" w:rsidRPr="002A48D2" w:rsidRDefault="002A48D2" w:rsidP="002A48D2"/>
    <w:p w14:paraId="115F6A39" w14:textId="77777777" w:rsidR="002A48D2" w:rsidRPr="002A48D2" w:rsidRDefault="002A48D2" w:rsidP="002A48D2"/>
    <w:p w14:paraId="147AB865" w14:textId="77777777" w:rsidR="002A48D2" w:rsidRPr="002A48D2" w:rsidRDefault="002A48D2" w:rsidP="002A48D2"/>
    <w:p w14:paraId="4300AA32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What does floatation of the pickup unit refer to?</w:t>
      </w:r>
    </w:p>
    <w:p w14:paraId="0B8E2027" w14:textId="77777777" w:rsidR="002A48D2" w:rsidRPr="002A48D2" w:rsidRDefault="002A48D2" w:rsidP="002A48D2"/>
    <w:p w14:paraId="66741F6E" w14:textId="77777777" w:rsidR="002A48D2" w:rsidRPr="002A48D2" w:rsidRDefault="002A48D2" w:rsidP="002A48D2"/>
    <w:p w14:paraId="0FE69FB2" w14:textId="77777777" w:rsidR="002A48D2" w:rsidRPr="002A48D2" w:rsidRDefault="002A48D2" w:rsidP="002A48D2"/>
    <w:p w14:paraId="1D893640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How does the charge chamber facilitate the process?</w:t>
      </w:r>
    </w:p>
    <w:p w14:paraId="33F2ECC6" w14:textId="77777777" w:rsidR="002A48D2" w:rsidRPr="002A48D2" w:rsidRDefault="002A48D2" w:rsidP="002A48D2"/>
    <w:p w14:paraId="09723243" w14:textId="77777777" w:rsidR="002A48D2" w:rsidRPr="002A48D2" w:rsidRDefault="002A48D2" w:rsidP="002A48D2"/>
    <w:p w14:paraId="7CFEEF01" w14:textId="77777777" w:rsidR="002A48D2" w:rsidRPr="002A48D2" w:rsidRDefault="002A48D2" w:rsidP="002A48D2"/>
    <w:p w14:paraId="5B24022E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Explain how the bale stuffer works.</w:t>
      </w:r>
    </w:p>
    <w:p w14:paraId="0F7492A1" w14:textId="77777777" w:rsidR="002A48D2" w:rsidRPr="002A48D2" w:rsidRDefault="002A48D2" w:rsidP="002A48D2"/>
    <w:p w14:paraId="0629DDE5" w14:textId="77777777" w:rsidR="002A48D2" w:rsidRPr="002A48D2" w:rsidRDefault="002A48D2" w:rsidP="002A48D2"/>
    <w:p w14:paraId="0F323E89" w14:textId="77777777" w:rsidR="002A48D2" w:rsidRPr="002A48D2" w:rsidRDefault="002A48D2" w:rsidP="002A48D2"/>
    <w:p w14:paraId="1595C4EB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What is the importance of the flake counter?</w:t>
      </w:r>
    </w:p>
    <w:p w14:paraId="2DB03939" w14:textId="77777777" w:rsidR="002A48D2" w:rsidRPr="002A48D2" w:rsidRDefault="002A48D2" w:rsidP="002A48D2"/>
    <w:p w14:paraId="5C900EFB" w14:textId="77777777" w:rsidR="002A48D2" w:rsidRPr="002A48D2" w:rsidRDefault="002A48D2" w:rsidP="002A48D2"/>
    <w:p w14:paraId="1D9B93C5" w14:textId="77777777" w:rsidR="002A48D2" w:rsidRPr="002A48D2" w:rsidRDefault="002A48D2" w:rsidP="002A48D2"/>
    <w:p w14:paraId="7480A536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What is the importance of timing of the needles?</w:t>
      </w:r>
    </w:p>
    <w:p w14:paraId="064EEEC0" w14:textId="77777777" w:rsidR="002A48D2" w:rsidRPr="002A48D2" w:rsidRDefault="002A48D2" w:rsidP="002A48D2"/>
    <w:p w14:paraId="1D29DF0B" w14:textId="77777777" w:rsidR="002A48D2" w:rsidRPr="002A48D2" w:rsidRDefault="002A48D2" w:rsidP="002A48D2"/>
    <w:p w14:paraId="6A5E71AD" w14:textId="77777777" w:rsidR="002A48D2" w:rsidRPr="002A48D2" w:rsidRDefault="002A48D2" w:rsidP="002A48D2"/>
    <w:p w14:paraId="443BDB08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How is the bale density controlled?</w:t>
      </w:r>
    </w:p>
    <w:p w14:paraId="474E8BEF" w14:textId="77777777" w:rsidR="002A48D2" w:rsidRPr="002A48D2" w:rsidRDefault="002A48D2" w:rsidP="002A48D2"/>
    <w:p w14:paraId="2B5B3B59" w14:textId="77777777" w:rsidR="002A48D2" w:rsidRPr="002A48D2" w:rsidRDefault="002A48D2" w:rsidP="002A48D2"/>
    <w:p w14:paraId="660091E8" w14:textId="77777777" w:rsidR="002A48D2" w:rsidRPr="002A48D2" w:rsidRDefault="002A48D2" w:rsidP="002A48D2"/>
    <w:p w14:paraId="3EEA638C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How is bale length controlled?</w:t>
      </w:r>
    </w:p>
    <w:p w14:paraId="40F9CBC6" w14:textId="77777777" w:rsidR="002A48D2" w:rsidRPr="002A48D2" w:rsidRDefault="002A48D2" w:rsidP="002A48D2"/>
    <w:p w14:paraId="4A0B4392" w14:textId="77777777" w:rsidR="002A48D2" w:rsidRPr="002A48D2" w:rsidRDefault="002A48D2" w:rsidP="002A48D2"/>
    <w:p w14:paraId="2D2C0D4F" w14:textId="77777777" w:rsidR="002A48D2" w:rsidRPr="002A48D2" w:rsidRDefault="002A48D2" w:rsidP="002A48D2"/>
    <w:p w14:paraId="0E075E4D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How does the knotter tie the twine?</w:t>
      </w:r>
    </w:p>
    <w:p w14:paraId="4BB97834" w14:textId="77777777" w:rsidR="002A48D2" w:rsidRPr="002A48D2" w:rsidRDefault="002A48D2" w:rsidP="002A48D2"/>
    <w:p w14:paraId="254540A1" w14:textId="77777777" w:rsidR="002A48D2" w:rsidRPr="002A48D2" w:rsidRDefault="002A48D2" w:rsidP="002A48D2"/>
    <w:p w14:paraId="6CCD1CE1" w14:textId="77777777" w:rsidR="002A48D2" w:rsidRPr="002A48D2" w:rsidRDefault="002A48D2" w:rsidP="002A48D2"/>
    <w:p w14:paraId="13D9CD04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Where are shear bolts used and why?</w:t>
      </w:r>
    </w:p>
    <w:p w14:paraId="259ACDE0" w14:textId="77777777" w:rsidR="002A48D2" w:rsidRPr="002A48D2" w:rsidRDefault="002A48D2" w:rsidP="002A48D2"/>
    <w:p w14:paraId="3ED8BF6D" w14:textId="77777777" w:rsidR="002A48D2" w:rsidRPr="002A48D2" w:rsidRDefault="002A48D2" w:rsidP="002A48D2"/>
    <w:p w14:paraId="1C348327" w14:textId="77777777" w:rsidR="002A48D2" w:rsidRPr="002A48D2" w:rsidRDefault="002A48D2" w:rsidP="002A48D2"/>
    <w:p w14:paraId="25983EBE" w14:textId="77777777" w:rsidR="002A48D2" w:rsidRPr="002A48D2" w:rsidRDefault="002A48D2" w:rsidP="002A48D2">
      <w:pPr>
        <w:numPr>
          <w:ilvl w:val="0"/>
          <w:numId w:val="35"/>
        </w:numPr>
      </w:pPr>
      <w:r w:rsidRPr="002A48D2">
        <w:t>How does one determine speed to drive the tractor?</w:t>
      </w:r>
    </w:p>
    <w:p w14:paraId="6B236388" w14:textId="7EA221EF" w:rsidR="003D08B5" w:rsidRDefault="003D08B5"/>
    <w:sectPr w:rsidR="003D08B5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5CA1" w14:textId="77777777" w:rsidR="00484CC2" w:rsidRDefault="00484CC2" w:rsidP="00CD71D0">
      <w:pPr>
        <w:spacing w:after="0" w:line="240" w:lineRule="auto"/>
      </w:pPr>
      <w:r>
        <w:separator/>
      </w:r>
    </w:p>
  </w:endnote>
  <w:endnote w:type="continuationSeparator" w:id="0">
    <w:p w14:paraId="79B853FC" w14:textId="77777777" w:rsidR="00484CC2" w:rsidRDefault="00484CC2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C134D6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E9243F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A2CD" w14:textId="77777777" w:rsidR="00484CC2" w:rsidRDefault="00484CC2" w:rsidP="00CD71D0">
      <w:pPr>
        <w:spacing w:after="0" w:line="240" w:lineRule="auto"/>
      </w:pPr>
      <w:r>
        <w:separator/>
      </w:r>
    </w:p>
  </w:footnote>
  <w:footnote w:type="continuationSeparator" w:id="0">
    <w:p w14:paraId="323729AA" w14:textId="77777777" w:rsidR="00484CC2" w:rsidRDefault="00484CC2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79A3A61C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2A48D2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3"/>
  </w:num>
  <w:num w:numId="2" w16cid:durableId="532883076">
    <w:abstractNumId w:val="22"/>
  </w:num>
  <w:num w:numId="3" w16cid:durableId="1688143260">
    <w:abstractNumId w:val="16"/>
  </w:num>
  <w:num w:numId="4" w16cid:durableId="320041939">
    <w:abstractNumId w:val="14"/>
  </w:num>
  <w:num w:numId="5" w16cid:durableId="1238786984">
    <w:abstractNumId w:val="25"/>
  </w:num>
  <w:num w:numId="6" w16cid:durableId="1532037393">
    <w:abstractNumId w:val="28"/>
  </w:num>
  <w:num w:numId="7" w16cid:durableId="1269655105">
    <w:abstractNumId w:val="15"/>
  </w:num>
  <w:num w:numId="8" w16cid:durableId="1093161213">
    <w:abstractNumId w:val="30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7"/>
  </w:num>
  <w:num w:numId="12" w16cid:durableId="709308004">
    <w:abstractNumId w:val="29"/>
  </w:num>
  <w:num w:numId="13" w16cid:durableId="33119727">
    <w:abstractNumId w:val="34"/>
  </w:num>
  <w:num w:numId="14" w16cid:durableId="1983919531">
    <w:abstractNumId w:val="24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19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8"/>
  </w:num>
  <w:num w:numId="21" w16cid:durableId="1115753626">
    <w:abstractNumId w:val="27"/>
  </w:num>
  <w:num w:numId="22" w16cid:durableId="1316565486">
    <w:abstractNumId w:val="13"/>
  </w:num>
  <w:num w:numId="23" w16cid:durableId="1283463573">
    <w:abstractNumId w:val="9"/>
  </w:num>
  <w:num w:numId="24" w16cid:durableId="1664889169">
    <w:abstractNumId w:val="23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0"/>
  </w:num>
  <w:num w:numId="29" w16cid:durableId="1719087050">
    <w:abstractNumId w:val="31"/>
  </w:num>
  <w:num w:numId="30" w16cid:durableId="818496982">
    <w:abstractNumId w:val="21"/>
  </w:num>
  <w:num w:numId="31" w16cid:durableId="510609942">
    <w:abstractNumId w:val="26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2"/>
  </w:num>
  <w:num w:numId="35" w16cid:durableId="11104691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A48D2"/>
    <w:rsid w:val="002E0F41"/>
    <w:rsid w:val="003A273B"/>
    <w:rsid w:val="003C5B2F"/>
    <w:rsid w:val="003D08B5"/>
    <w:rsid w:val="00464C0D"/>
    <w:rsid w:val="00484CC2"/>
    <w:rsid w:val="005B549F"/>
    <w:rsid w:val="005D16B1"/>
    <w:rsid w:val="00654ECF"/>
    <w:rsid w:val="00656E6A"/>
    <w:rsid w:val="00672761"/>
    <w:rsid w:val="00726CDC"/>
    <w:rsid w:val="00807F4B"/>
    <w:rsid w:val="00977AF9"/>
    <w:rsid w:val="00992739"/>
    <w:rsid w:val="00A9258A"/>
    <w:rsid w:val="00C04B4B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2022-09-06T19:57:00Z</dcterms:created>
  <dcterms:modified xsi:type="dcterms:W3CDTF">2022-09-06T19:57:00Z</dcterms:modified>
</cp:coreProperties>
</file>